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BAAD7" w14:textId="77777777" w:rsidR="000C0F1F" w:rsidRDefault="000C0F1F" w:rsidP="00BB5C4F">
      <w:r>
        <w:separator/>
      </w:r>
    </w:p>
  </w:endnote>
  <w:endnote w:type="continuationSeparator" w:id="0">
    <w:p w14:paraId="6C5F15C9" w14:textId="77777777" w:rsidR="000C0F1F" w:rsidRDefault="000C0F1F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129A4" w14:textId="77777777" w:rsidR="000C0F1F" w:rsidRDefault="000C0F1F" w:rsidP="00BB5C4F">
      <w:r>
        <w:separator/>
      </w:r>
    </w:p>
  </w:footnote>
  <w:footnote w:type="continuationSeparator" w:id="0">
    <w:p w14:paraId="7E8FBD6D" w14:textId="77777777" w:rsidR="000C0F1F" w:rsidRDefault="000C0F1F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3ADB8" w14:textId="77777777" w:rsidR="002B7C2C" w:rsidRPr="00082E99" w:rsidRDefault="002B7C2C" w:rsidP="002B7C2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VVZ KEKEC GROSUPLJE</w:t>
    </w:r>
  </w:p>
  <w:p w14:paraId="59AC4801" w14:textId="77777777" w:rsidR="002B7C2C" w:rsidRPr="00082E99" w:rsidRDefault="002B7C2C" w:rsidP="002B7C2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Trubarjeva cesta 15</w:t>
    </w:r>
  </w:p>
  <w:p w14:paraId="4B5F8B70" w14:textId="415343B4" w:rsidR="006B67EC" w:rsidRPr="00D532AD" w:rsidRDefault="002B7C2C" w:rsidP="002B7C2C">
    <w:pPr>
      <w:pStyle w:val="Header"/>
      <w:jc w:val="center"/>
    </w:pPr>
    <w:r w:rsidRPr="00082E99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C0F1F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B7C2C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80</Words>
  <Characters>487</Characters>
  <Application>Microsoft Office Word</Application>
  <DocSecurity>0</DocSecurity>
  <Lines>13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2023-12-15T13:36:00Z</dcterms:modified>
  <cp:contentStatus/>
</cp:coreProperties>
</file>